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3FBB" w14:textId="77777777" w:rsidR="00C45CA3" w:rsidRPr="00236E8F" w:rsidRDefault="00C45CA3" w:rsidP="00C45CA3">
      <w:pPr>
        <w:pStyle w:val="kopfallgem9"/>
      </w:pPr>
    </w:p>
    <w:p w14:paraId="1F89DD86" w14:textId="77777777" w:rsidR="00B51B6B" w:rsidRDefault="00B51B6B" w:rsidP="00B51B6B">
      <w:bookmarkStart w:id="0" w:name="eAnschrift"/>
    </w:p>
    <w:bookmarkEnd w:id="0"/>
    <w:p w14:paraId="07042970" w14:textId="77777777" w:rsidR="00C45CA3" w:rsidRDefault="00C45CA3" w:rsidP="00C45CA3"/>
    <w:p w14:paraId="45B6534D" w14:textId="77777777" w:rsidR="00C45CA3" w:rsidRDefault="00C45CA3" w:rsidP="00C45CA3"/>
    <w:p w14:paraId="7EA691DA" w14:textId="77777777" w:rsidR="00C45CA3" w:rsidRDefault="00C45CA3" w:rsidP="00C45CA3">
      <w:pPr>
        <w:pStyle w:val="kopfallgemArial"/>
      </w:pPr>
      <w:r>
        <w:br w:type="column"/>
      </w:r>
    </w:p>
    <w:p w14:paraId="57365314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5F4A80" wp14:editId="13B9EDF0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2294E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36F76D9A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4D3485BC" w14:textId="05229ECB" w:rsidR="00C45CA3" w:rsidRPr="00B74767" w:rsidRDefault="00C06A81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72FB6080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0B1FB39" w14:textId="4BF4A503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C06A81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36FF82C3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3485081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08451A4A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5E0E4FEA" w14:textId="77777777" w:rsidR="00A5040A" w:rsidRPr="00A5040A" w:rsidRDefault="00311697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F4A80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D02294E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36F76D9A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4D3485BC" w14:textId="05229ECB" w:rsidR="00C45CA3" w:rsidRPr="00B74767" w:rsidRDefault="00C06A81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72FB6080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0B1FB39" w14:textId="4BF4A503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C06A81">
                        <w:t>38</w:t>
                      </w:r>
                      <w:r w:rsidR="004029EA">
                        <w:t>5</w:t>
                      </w:r>
                    </w:p>
                    <w:p w14:paraId="36FF82C3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3485081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08451A4A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5E0E4FEA" w14:textId="77777777" w:rsidR="00A5040A" w:rsidRPr="00A5040A" w:rsidRDefault="00311697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A1DFBE8" w14:textId="77777777" w:rsidR="00000C8C" w:rsidRDefault="00000C8C" w:rsidP="00C45CA3">
      <w:pPr>
        <w:pStyle w:val="kopfallgemArial"/>
      </w:pPr>
    </w:p>
    <w:p w14:paraId="4B55E4B9" w14:textId="77777777" w:rsidR="00000C8C" w:rsidRDefault="00000C8C" w:rsidP="00C45CA3">
      <w:pPr>
        <w:pStyle w:val="kopfallgemArial"/>
      </w:pPr>
    </w:p>
    <w:p w14:paraId="39346732" w14:textId="77777777" w:rsidR="00000C8C" w:rsidRDefault="00000C8C" w:rsidP="00C45CA3">
      <w:pPr>
        <w:pStyle w:val="kopfallgemArial"/>
      </w:pPr>
    </w:p>
    <w:p w14:paraId="2A67C8C6" w14:textId="77777777" w:rsidR="00000C8C" w:rsidRDefault="00000C8C" w:rsidP="00C45CA3">
      <w:pPr>
        <w:pStyle w:val="kopfallgemArial"/>
      </w:pPr>
    </w:p>
    <w:p w14:paraId="6A8E2513" w14:textId="77777777" w:rsidR="00000C8C" w:rsidRDefault="00000C8C" w:rsidP="00C45CA3">
      <w:pPr>
        <w:pStyle w:val="kopfallgemArial"/>
      </w:pPr>
    </w:p>
    <w:p w14:paraId="6A313F3D" w14:textId="77777777" w:rsidR="00000C8C" w:rsidRDefault="00000C8C" w:rsidP="00C45CA3">
      <w:pPr>
        <w:pStyle w:val="kopfallgemArial"/>
      </w:pPr>
    </w:p>
    <w:p w14:paraId="7E53F23B" w14:textId="77777777" w:rsidR="00000C8C" w:rsidRDefault="00000C8C" w:rsidP="00C45CA3">
      <w:pPr>
        <w:pStyle w:val="kopfallgemArial"/>
      </w:pPr>
    </w:p>
    <w:p w14:paraId="7580B0ED" w14:textId="77777777" w:rsidR="00000C8C" w:rsidRDefault="00000C8C" w:rsidP="00C45CA3">
      <w:pPr>
        <w:pStyle w:val="kopfallgemArial"/>
      </w:pPr>
    </w:p>
    <w:p w14:paraId="651058B9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3F28AF50" w14:textId="43CD583B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C06A81" w:rsidRPr="00C06A81">
        <w:rPr>
          <w:sz w:val="14"/>
          <w:szCs w:val="14"/>
        </w:rPr>
        <w:t>31/L/135/26/FD13</w:t>
      </w:r>
    </w:p>
    <w:p w14:paraId="16DA5E71" w14:textId="30FD6DAC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C06A81">
        <w:rPr>
          <w:sz w:val="15"/>
          <w:szCs w:val="15"/>
        </w:rPr>
        <w:t>15.07.2026</w:t>
      </w:r>
    </w:p>
    <w:p w14:paraId="5265C860" w14:textId="77777777" w:rsidR="00C45CA3" w:rsidRDefault="00C45CA3" w:rsidP="00C45CA3"/>
    <w:p w14:paraId="25C4F4FA" w14:textId="77777777" w:rsidR="00CD1F1A" w:rsidRDefault="00CD1F1A" w:rsidP="00C45CA3"/>
    <w:p w14:paraId="0FF6D618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0B7FFDD6" w14:textId="32E08B60" w:rsidR="004029EA" w:rsidRDefault="00C06A81" w:rsidP="00311E25">
      <w:pPr>
        <w:rPr>
          <w:b/>
          <w:sz w:val="20"/>
        </w:rPr>
      </w:pPr>
      <w:r>
        <w:rPr>
          <w:b/>
          <w:sz w:val="20"/>
        </w:rPr>
        <w:t>Lieferung von 150 Dockingstationen für den Hochsauerlandkreis</w:t>
      </w:r>
    </w:p>
    <w:p w14:paraId="4839A72D" w14:textId="77777777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66CF382C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36AACD1F" w14:textId="77777777" w:rsidR="00A602DA" w:rsidRPr="004A5ECD" w:rsidRDefault="00A602DA" w:rsidP="00C45CA3">
      <w:pPr>
        <w:rPr>
          <w:sz w:val="20"/>
        </w:rPr>
      </w:pPr>
    </w:p>
    <w:p w14:paraId="518BEFA2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0074FDBC" w14:textId="77777777" w:rsidR="00CD1F1A" w:rsidRPr="004A5ECD" w:rsidRDefault="00CD1F1A" w:rsidP="00B51B6B">
      <w:pPr>
        <w:rPr>
          <w:sz w:val="20"/>
        </w:rPr>
      </w:pPr>
    </w:p>
    <w:p w14:paraId="2336CDA5" w14:textId="77777777" w:rsidR="00402616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402616">
        <w:rPr>
          <w:sz w:val="20"/>
        </w:rPr>
        <w:t xml:space="preserve">Es gelten </w:t>
      </w:r>
      <w:r w:rsidR="008B2B0F" w:rsidRPr="008B2B0F">
        <w:rPr>
          <w:sz w:val="20"/>
        </w:rPr>
        <w:t>die beigefügten besonderen Vertragsbedingungen.</w:t>
      </w:r>
    </w:p>
    <w:p w14:paraId="087BFD33" w14:textId="77777777" w:rsidR="00C36E43" w:rsidRPr="004A5ECD" w:rsidRDefault="00C36E43" w:rsidP="009E69EE">
      <w:pPr>
        <w:jc w:val="both"/>
        <w:rPr>
          <w:sz w:val="20"/>
        </w:rPr>
      </w:pPr>
    </w:p>
    <w:p w14:paraId="17AD4CBB" w14:textId="50B58529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C06A81">
        <w:rPr>
          <w:b/>
          <w:sz w:val="20"/>
        </w:rPr>
        <w:t>30.07.2026</w:t>
      </w:r>
      <w:r w:rsidR="00CD1F1A" w:rsidRPr="004A5ECD">
        <w:rPr>
          <w:b/>
          <w:sz w:val="20"/>
        </w:rPr>
        <w:t xml:space="preserve">, </w:t>
      </w:r>
      <w:r w:rsidR="00C06A81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6E6570CB" w14:textId="77777777" w:rsidR="004A5ECD" w:rsidRPr="004A5ECD" w:rsidRDefault="004A5ECD" w:rsidP="009E69EE">
      <w:pPr>
        <w:jc w:val="both"/>
        <w:rPr>
          <w:b/>
          <w:sz w:val="20"/>
        </w:rPr>
      </w:pPr>
    </w:p>
    <w:p w14:paraId="44A50F8C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0B525065" w14:textId="77777777" w:rsidR="004A5ECD" w:rsidRDefault="004A5ECD" w:rsidP="009E69EE">
      <w:pPr>
        <w:jc w:val="both"/>
        <w:rPr>
          <w:sz w:val="20"/>
        </w:rPr>
      </w:pPr>
    </w:p>
    <w:p w14:paraId="6FE2E0B2" w14:textId="52057FAE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C06A81">
        <w:rPr>
          <w:sz w:val="20"/>
        </w:rPr>
        <w:t>28.08.2026</w:t>
      </w:r>
    </w:p>
    <w:p w14:paraId="6DD2FABB" w14:textId="77777777" w:rsidR="00A4233A" w:rsidRDefault="00A4233A" w:rsidP="009E69EE">
      <w:pPr>
        <w:jc w:val="both"/>
        <w:rPr>
          <w:sz w:val="20"/>
        </w:rPr>
      </w:pPr>
    </w:p>
    <w:p w14:paraId="51E9D1B1" w14:textId="52907305" w:rsidR="00E97206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C06A81">
        <w:rPr>
          <w:sz w:val="20"/>
        </w:rPr>
        <w:t>nach Auftragserteilung</w:t>
      </w:r>
      <w:r w:rsidR="00C06A81">
        <w:rPr>
          <w:sz w:val="20"/>
        </w:rPr>
        <w:tab/>
      </w:r>
      <w:r w:rsidR="00C06A81">
        <w:rPr>
          <w:sz w:val="20"/>
        </w:rPr>
        <w:tab/>
      </w:r>
    </w:p>
    <w:p w14:paraId="121E5396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0D74159E" w14:textId="77777777" w:rsidR="00C06A81" w:rsidRDefault="004A5ECD" w:rsidP="008843D0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C06A81">
        <w:rPr>
          <w:sz w:val="20"/>
        </w:rPr>
        <w:t xml:space="preserve">Kreishaus Meschede, Steinstraße 27, </w:t>
      </w:r>
    </w:p>
    <w:p w14:paraId="307964A1" w14:textId="32FC2068" w:rsidR="004A5ECD" w:rsidRDefault="00C06A81" w:rsidP="00C06A81">
      <w:pPr>
        <w:ind w:left="4248" w:firstLine="708"/>
        <w:jc w:val="both"/>
        <w:rPr>
          <w:sz w:val="20"/>
        </w:rPr>
      </w:pPr>
      <w:r>
        <w:rPr>
          <w:sz w:val="20"/>
        </w:rPr>
        <w:t>59872 Meschede</w:t>
      </w:r>
    </w:p>
    <w:p w14:paraId="3C1644BD" w14:textId="77777777" w:rsidR="008843D0" w:rsidRDefault="008843D0" w:rsidP="008843D0">
      <w:pPr>
        <w:jc w:val="both"/>
        <w:rPr>
          <w:sz w:val="20"/>
        </w:rPr>
      </w:pPr>
    </w:p>
    <w:p w14:paraId="2C225E0C" w14:textId="77777777" w:rsidR="00A602DA" w:rsidRDefault="00A602DA" w:rsidP="009E69EE">
      <w:pPr>
        <w:jc w:val="both"/>
        <w:rPr>
          <w:sz w:val="20"/>
        </w:rPr>
      </w:pPr>
    </w:p>
    <w:p w14:paraId="3D7EB4BF" w14:textId="77777777" w:rsidR="00A602DA" w:rsidRDefault="00A602DA" w:rsidP="009E69EE">
      <w:pPr>
        <w:jc w:val="both"/>
        <w:rPr>
          <w:sz w:val="20"/>
        </w:rPr>
      </w:pPr>
    </w:p>
    <w:p w14:paraId="40E8DAAE" w14:textId="77777777" w:rsidR="00FD2625" w:rsidRPr="000F0DA8" w:rsidRDefault="00FD2625" w:rsidP="009E69EE">
      <w:pPr>
        <w:jc w:val="both"/>
        <w:rPr>
          <w:b/>
          <w:sz w:val="20"/>
          <w:u w:val="single"/>
        </w:rPr>
      </w:pPr>
      <w:r w:rsidRPr="000F0DA8">
        <w:rPr>
          <w:b/>
          <w:sz w:val="20"/>
          <w:u w:val="single"/>
        </w:rPr>
        <w:t>Art und Umfang der Leistung:</w:t>
      </w:r>
    </w:p>
    <w:p w14:paraId="401A1024" w14:textId="3B857C0B" w:rsidR="0041576D" w:rsidRDefault="00C06A81" w:rsidP="009E69EE">
      <w:pPr>
        <w:jc w:val="both"/>
        <w:rPr>
          <w:rFonts w:eastAsia="Calibri"/>
          <w:sz w:val="20"/>
          <w:szCs w:val="20"/>
        </w:rPr>
      </w:pPr>
      <w:r w:rsidRPr="00C06A81">
        <w:rPr>
          <w:sz w:val="20"/>
        </w:rPr>
        <w:t>Lieferung von 150 Dockingstationen HP 100 W Thunderbolt G6 oder gleichwertig</w:t>
      </w:r>
    </w:p>
    <w:p w14:paraId="42EA0121" w14:textId="77777777" w:rsidR="00E97206" w:rsidRPr="00A4233A" w:rsidRDefault="00E97206" w:rsidP="009E69EE">
      <w:pPr>
        <w:jc w:val="both"/>
        <w:rPr>
          <w:rFonts w:eastAsia="Calibri"/>
          <w:sz w:val="20"/>
          <w:szCs w:val="20"/>
        </w:rPr>
      </w:pPr>
    </w:p>
    <w:p w14:paraId="263A36D7" w14:textId="77777777" w:rsidR="000852F6" w:rsidRDefault="000852F6" w:rsidP="009E69EE">
      <w:pPr>
        <w:jc w:val="both"/>
        <w:rPr>
          <w:rFonts w:eastAsia="Calibri"/>
          <w:sz w:val="20"/>
          <w:szCs w:val="20"/>
        </w:rPr>
      </w:pPr>
    </w:p>
    <w:p w14:paraId="2C90FF41" w14:textId="77777777" w:rsidR="00867D24" w:rsidRPr="00A4233A" w:rsidRDefault="00867D24" w:rsidP="009E69EE">
      <w:pPr>
        <w:jc w:val="both"/>
        <w:rPr>
          <w:rFonts w:eastAsia="Calibri"/>
          <w:sz w:val="20"/>
          <w:szCs w:val="20"/>
        </w:rPr>
      </w:pPr>
    </w:p>
    <w:p w14:paraId="2256A681" w14:textId="47C82EB9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 Angebotsabgabe</w:t>
      </w:r>
      <w:r w:rsidR="00867D24">
        <w:rPr>
          <w:sz w:val="20"/>
          <w:szCs w:val="20"/>
        </w:rPr>
        <w:t>.</w:t>
      </w:r>
    </w:p>
    <w:p w14:paraId="713E78E1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4B03DA9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83A41DA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DFD30A5" w14:textId="77777777" w:rsidR="000852F6" w:rsidRPr="00A4233A" w:rsidRDefault="000852F6" w:rsidP="000852F6">
      <w:pPr>
        <w:rPr>
          <w:sz w:val="20"/>
          <w:szCs w:val="20"/>
        </w:rPr>
      </w:pPr>
    </w:p>
    <w:p w14:paraId="25400BE0" w14:textId="77777777" w:rsidR="000852F6" w:rsidRDefault="000852F6" w:rsidP="000852F6">
      <w:pPr>
        <w:rPr>
          <w:sz w:val="20"/>
          <w:szCs w:val="20"/>
        </w:rPr>
      </w:pPr>
    </w:p>
    <w:p w14:paraId="25145370" w14:textId="77777777" w:rsidR="00402616" w:rsidRDefault="00402616" w:rsidP="000852F6">
      <w:pPr>
        <w:rPr>
          <w:sz w:val="20"/>
          <w:szCs w:val="20"/>
        </w:rPr>
      </w:pPr>
    </w:p>
    <w:p w14:paraId="6472BD9E" w14:textId="77777777" w:rsidR="00C06A81" w:rsidRDefault="00C06A81" w:rsidP="000852F6">
      <w:pPr>
        <w:rPr>
          <w:sz w:val="20"/>
          <w:szCs w:val="20"/>
        </w:rPr>
      </w:pPr>
    </w:p>
    <w:p w14:paraId="23D2C75B" w14:textId="77777777" w:rsidR="00C06A81" w:rsidRDefault="00C06A81" w:rsidP="000852F6">
      <w:pPr>
        <w:rPr>
          <w:sz w:val="20"/>
          <w:szCs w:val="20"/>
        </w:rPr>
      </w:pPr>
    </w:p>
    <w:p w14:paraId="17D1B8F8" w14:textId="77777777" w:rsidR="00402616" w:rsidRDefault="00402616" w:rsidP="000852F6">
      <w:pPr>
        <w:rPr>
          <w:sz w:val="20"/>
          <w:szCs w:val="20"/>
        </w:rPr>
      </w:pPr>
    </w:p>
    <w:p w14:paraId="79C2805E" w14:textId="77777777" w:rsidR="00867D24" w:rsidRPr="00A4233A" w:rsidRDefault="00867D24" w:rsidP="000852F6">
      <w:pPr>
        <w:rPr>
          <w:sz w:val="20"/>
          <w:szCs w:val="20"/>
        </w:rPr>
      </w:pPr>
    </w:p>
    <w:p w14:paraId="37440909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lastRenderedPageBreak/>
        <w:t>Auskünfte zum Vergabeverfahren erteilt:</w:t>
      </w:r>
    </w:p>
    <w:p w14:paraId="481B666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5E353A5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3B0CE8A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946844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14E167A" w14:textId="06E671C5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C06A81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4BC10915" w14:textId="77777777" w:rsidR="000852F6" w:rsidRDefault="000852F6" w:rsidP="000852F6">
      <w:pPr>
        <w:rPr>
          <w:sz w:val="20"/>
          <w:szCs w:val="20"/>
        </w:rPr>
      </w:pPr>
    </w:p>
    <w:p w14:paraId="35356CC8" w14:textId="5801C171" w:rsidR="00867D24" w:rsidRPr="00A4233A" w:rsidRDefault="00867D24" w:rsidP="00867D24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C06A81">
        <w:rPr>
          <w:sz w:val="20"/>
          <w:szCs w:val="20"/>
        </w:rPr>
        <w:t>23.07.2026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7D82A9B1" w14:textId="77777777" w:rsidR="00867D24" w:rsidRDefault="00867D24" w:rsidP="000852F6">
      <w:pPr>
        <w:rPr>
          <w:sz w:val="20"/>
          <w:szCs w:val="20"/>
        </w:rPr>
      </w:pPr>
    </w:p>
    <w:p w14:paraId="70457F66" w14:textId="77777777" w:rsidR="00867D24" w:rsidRPr="00A4233A" w:rsidRDefault="00867D24" w:rsidP="000852F6">
      <w:pPr>
        <w:rPr>
          <w:sz w:val="20"/>
          <w:szCs w:val="20"/>
        </w:rPr>
      </w:pPr>
    </w:p>
    <w:p w14:paraId="47863E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0414ABBF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80D65F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250CF18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C9A57C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48264CAD" w14:textId="4AABBE33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C06A81">
        <w:rPr>
          <w:sz w:val="20"/>
          <w:szCs w:val="20"/>
        </w:rPr>
        <w:t>385</w:t>
      </w:r>
    </w:p>
    <w:p w14:paraId="00586B88" w14:textId="77777777" w:rsidR="005107A9" w:rsidRDefault="005107A9" w:rsidP="00B06249">
      <w:pPr>
        <w:rPr>
          <w:sz w:val="20"/>
          <w:szCs w:val="20"/>
        </w:rPr>
      </w:pPr>
    </w:p>
    <w:p w14:paraId="5B21FC59" w14:textId="77777777" w:rsidR="0041576D" w:rsidRDefault="0041576D" w:rsidP="00B06249">
      <w:pPr>
        <w:rPr>
          <w:sz w:val="20"/>
          <w:szCs w:val="20"/>
        </w:rPr>
      </w:pPr>
    </w:p>
    <w:p w14:paraId="41DAC829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013DAF5B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367CDD19" w14:textId="668B00F7" w:rsidR="008843D0" w:rsidRDefault="00C06A81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Leistungsverzeichnis</w:t>
      </w:r>
    </w:p>
    <w:p w14:paraId="07C8FDD7" w14:textId="1666767A" w:rsidR="00C06A81" w:rsidRDefault="00C06A81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</w:t>
      </w:r>
    </w:p>
    <w:p w14:paraId="5333E4CF" w14:textId="061F1E6C" w:rsidR="00C06A81" w:rsidRDefault="00C06A81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VVB 124 – Eigenerklärung zur Eignung</w:t>
      </w:r>
    </w:p>
    <w:p w14:paraId="47AEB890" w14:textId="77777777" w:rsidR="008843D0" w:rsidRDefault="008843D0" w:rsidP="00B06249">
      <w:pPr>
        <w:rPr>
          <w:b/>
          <w:sz w:val="20"/>
          <w:szCs w:val="20"/>
        </w:rPr>
      </w:pPr>
    </w:p>
    <w:p w14:paraId="14EB5165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229E4471" w14:textId="00A2B41A" w:rsidR="008843D0" w:rsidRDefault="00C06A81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VHB 513 – Besondere Vertragsbedingungen TVgV NRW</w:t>
      </w:r>
    </w:p>
    <w:p w14:paraId="2CB47819" w14:textId="77777777" w:rsidR="008843D0" w:rsidRDefault="008843D0" w:rsidP="004058B7">
      <w:pPr>
        <w:rPr>
          <w:sz w:val="20"/>
          <w:szCs w:val="20"/>
          <w:u w:val="single"/>
        </w:rPr>
      </w:pPr>
    </w:p>
    <w:p w14:paraId="1799C07C" w14:textId="77777777" w:rsidR="00867D24" w:rsidRDefault="00867D24" w:rsidP="004058B7">
      <w:pPr>
        <w:rPr>
          <w:sz w:val="20"/>
          <w:szCs w:val="20"/>
          <w:u w:val="single"/>
        </w:rPr>
      </w:pPr>
    </w:p>
    <w:p w14:paraId="227010C7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404076E3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041DBF15" w14:textId="77777777" w:rsidR="00B06249" w:rsidRDefault="00B06249" w:rsidP="00867D24">
      <w:pPr>
        <w:ind w:left="142" w:hanging="142"/>
        <w:rPr>
          <w:sz w:val="20"/>
          <w:szCs w:val="20"/>
        </w:rPr>
      </w:pPr>
    </w:p>
    <w:p w14:paraId="79924A11" w14:textId="705EEE4E" w:rsidR="00B06249" w:rsidRDefault="00B06249" w:rsidP="00867D24">
      <w:pPr>
        <w:ind w:left="142" w:hanging="142"/>
        <w:rPr>
          <w:sz w:val="20"/>
          <w:szCs w:val="20"/>
        </w:rPr>
      </w:pPr>
      <w:r w:rsidRPr="00A4233A">
        <w:rPr>
          <w:sz w:val="20"/>
          <w:szCs w:val="20"/>
        </w:rPr>
        <w:t xml:space="preserve">- </w:t>
      </w:r>
      <w:r w:rsidR="00270ECE" w:rsidRPr="008D4174">
        <w:rPr>
          <w:sz w:val="20"/>
          <w:szCs w:val="20"/>
        </w:rPr>
        <w:t>Verhandlungen finden in der Regel bei öffentlichen Ausschreibungen nicht statt, sind jedoch im Falle von besonderen Umständen zulässig und möglich.</w:t>
      </w:r>
    </w:p>
    <w:p w14:paraId="64743AAD" w14:textId="77777777" w:rsidR="00270ECE" w:rsidRDefault="00270ECE" w:rsidP="00867D24">
      <w:pPr>
        <w:ind w:left="142" w:hanging="142"/>
        <w:rPr>
          <w:sz w:val="20"/>
          <w:szCs w:val="20"/>
        </w:rPr>
      </w:pPr>
    </w:p>
    <w:p w14:paraId="7C30709F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695D8D1A" w14:textId="77777777" w:rsidR="00B06249" w:rsidRDefault="00B06249" w:rsidP="00867D24">
      <w:pPr>
        <w:ind w:left="142" w:hanging="142"/>
        <w:rPr>
          <w:rFonts w:eastAsia="Calibri"/>
          <w:sz w:val="20"/>
          <w:szCs w:val="20"/>
        </w:rPr>
      </w:pPr>
    </w:p>
    <w:p w14:paraId="44FB1CB3" w14:textId="329EB70B" w:rsidR="00F23659" w:rsidRDefault="00A5165C" w:rsidP="00867D24">
      <w:pPr>
        <w:ind w:left="142" w:hanging="142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</w:t>
      </w:r>
      <w:r w:rsidR="00C06A81">
        <w:rPr>
          <w:rFonts w:eastAsia="Calibri"/>
          <w:sz w:val="20"/>
          <w:szCs w:val="20"/>
        </w:rPr>
        <w:t xml:space="preserve">nicht </w:t>
      </w:r>
      <w:r>
        <w:rPr>
          <w:rFonts w:eastAsia="Calibri"/>
          <w:sz w:val="20"/>
          <w:szCs w:val="20"/>
        </w:rPr>
        <w:t>zulässig.</w:t>
      </w:r>
    </w:p>
    <w:p w14:paraId="565ADDFD" w14:textId="77777777" w:rsidR="00867D24" w:rsidRDefault="00867D24" w:rsidP="00867D24">
      <w:pPr>
        <w:ind w:left="142" w:hanging="142"/>
        <w:rPr>
          <w:rFonts w:eastAsia="Calibri"/>
          <w:sz w:val="20"/>
          <w:szCs w:val="20"/>
        </w:rPr>
      </w:pPr>
    </w:p>
    <w:p w14:paraId="4DEFB22F" w14:textId="2F4C880A" w:rsidR="00867D24" w:rsidRPr="00867D24" w:rsidRDefault="00867D24" w:rsidP="00867D24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t>Die von Ihnen erbetenen, personenbezogenen Angaben werden im Rahmen des Vergabeverfahrens verarbeitet und gespeichert. Ihre Angaben sind Voraussetzung für die Berücksichtigung Ihres Angebotes.</w:t>
      </w:r>
    </w:p>
    <w:p w14:paraId="7088DB56" w14:textId="77777777" w:rsidR="005C060E" w:rsidRDefault="005C060E" w:rsidP="00867D24">
      <w:pPr>
        <w:ind w:left="142" w:hanging="142"/>
        <w:rPr>
          <w:rFonts w:eastAsia="Calibri"/>
          <w:sz w:val="20"/>
          <w:szCs w:val="20"/>
        </w:rPr>
      </w:pPr>
    </w:p>
    <w:p w14:paraId="4D536A0D" w14:textId="77777777" w:rsidR="00F23659" w:rsidRDefault="00F23659" w:rsidP="00867D24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>Bewerber, sich kontinuierlich 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185FA6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061A1E80" w14:textId="77777777" w:rsidR="00F23659" w:rsidRDefault="00F23659" w:rsidP="00F23659">
      <w:pPr>
        <w:rPr>
          <w:rFonts w:eastAsia="Calibri"/>
          <w:sz w:val="20"/>
          <w:szCs w:val="20"/>
        </w:rPr>
      </w:pPr>
    </w:p>
    <w:p w14:paraId="3310DB02" w14:textId="77777777" w:rsidR="00C36E43" w:rsidRDefault="00C36E43" w:rsidP="00C36E43">
      <w:pPr>
        <w:rPr>
          <w:rFonts w:eastAsia="Calibri"/>
          <w:sz w:val="20"/>
          <w:szCs w:val="20"/>
        </w:rPr>
      </w:pPr>
    </w:p>
    <w:p w14:paraId="28AEB2A5" w14:textId="77777777" w:rsidR="00B06249" w:rsidRDefault="00B06249" w:rsidP="00C36E43">
      <w:pPr>
        <w:rPr>
          <w:rFonts w:eastAsia="Calibri"/>
          <w:sz w:val="20"/>
          <w:szCs w:val="20"/>
        </w:rPr>
      </w:pPr>
    </w:p>
    <w:p w14:paraId="51083264" w14:textId="77777777" w:rsidR="00B06249" w:rsidRPr="00A4233A" w:rsidRDefault="00B06249" w:rsidP="00C36E43">
      <w:pPr>
        <w:rPr>
          <w:rFonts w:eastAsia="Calibri"/>
          <w:sz w:val="20"/>
          <w:szCs w:val="20"/>
        </w:rPr>
      </w:pPr>
    </w:p>
    <w:p w14:paraId="428206FC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1152D787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322311B0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38944D62" w14:textId="6EC47B00" w:rsidR="00C36E43" w:rsidRPr="00A4233A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C06A81">
        <w:rPr>
          <w:sz w:val="20"/>
          <w:szCs w:val="20"/>
        </w:rPr>
        <w:t>Kleinehr</w:t>
      </w:r>
    </w:p>
    <w:p w14:paraId="2C69794D" w14:textId="77777777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A228" w14:textId="77777777" w:rsidR="00FF3D01" w:rsidRDefault="00FF3D01">
      <w:r>
        <w:separator/>
      </w:r>
    </w:p>
  </w:endnote>
  <w:endnote w:type="continuationSeparator" w:id="0">
    <w:p w14:paraId="465AA36F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57B5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A086C19" wp14:editId="4027E51B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F0A6144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5C42557B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77D6301D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6F00BFF8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D863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A0C63E2" wp14:editId="68609A09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6F5B3909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19A7FDC4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5CBF067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27680143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A0EF" w14:textId="77777777" w:rsidR="00FF3D01" w:rsidRDefault="00FF3D01">
      <w:r>
        <w:separator/>
      </w:r>
    </w:p>
  </w:footnote>
  <w:footnote w:type="continuationSeparator" w:id="0">
    <w:p w14:paraId="64EE026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ADD1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0B21F628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5617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BBEEE4" wp14:editId="72C85F9E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E52990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3A7869A1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BBEEE4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8E52990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3A7869A1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09127C" wp14:editId="5316C9AE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2C43FF9D" wp14:editId="47B1F6FD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5D104B" wp14:editId="3A46D28E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4EB8B2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5D104B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1B4EB8B2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3BFB5BE4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0CE1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52658B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487ADB38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02D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58D1779" wp14:editId="20CA4E8E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E1453D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8D177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2AE1453D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C347003" wp14:editId="52B9CF12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B70565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aa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47003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28B70565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aa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D49D748" wp14:editId="54D4B4A7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7F236027" wp14:editId="0B2CB12E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22BDD0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46D8B31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025C8EF2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4C95F2AC" wp14:editId="2F8B9CD5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7715870">
    <w:abstractNumId w:val="3"/>
  </w:num>
  <w:num w:numId="2" w16cid:durableId="1657225136">
    <w:abstractNumId w:val="8"/>
  </w:num>
  <w:num w:numId="3" w16cid:durableId="402947685">
    <w:abstractNumId w:val="7"/>
  </w:num>
  <w:num w:numId="4" w16cid:durableId="1902866761">
    <w:abstractNumId w:val="0"/>
  </w:num>
  <w:num w:numId="5" w16cid:durableId="1952349911">
    <w:abstractNumId w:val="1"/>
  </w:num>
  <w:num w:numId="6" w16cid:durableId="1124156617">
    <w:abstractNumId w:val="5"/>
  </w:num>
  <w:num w:numId="7" w16cid:durableId="1214075497">
    <w:abstractNumId w:val="9"/>
  </w:num>
  <w:num w:numId="8" w16cid:durableId="18969170">
    <w:abstractNumId w:val="2"/>
  </w:num>
  <w:num w:numId="9" w16cid:durableId="1399134427">
    <w:abstractNumId w:val="4"/>
  </w:num>
  <w:num w:numId="10" w16cid:durableId="1773936226">
    <w:abstractNumId w:val="6"/>
  </w:num>
  <w:num w:numId="11" w16cid:durableId="1858344662">
    <w:abstractNumId w:val="11"/>
  </w:num>
  <w:num w:numId="12" w16cid:durableId="844630552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attachedTemplate r:id="rId1"/>
  <w:documentProtection w:edit="readOnly" w:enforcement="1" w:cryptProviderType="rsaAES" w:cryptAlgorithmClass="hash" w:cryptAlgorithmType="typeAny" w:cryptAlgorithmSid="14" w:cryptSpinCount="100000" w:hash="dinIs7MbZ0Wi1/g999o0vyxppT/fDeN4PPmnLqyQFe26ugQ/2IcxPZE8obSejzDmZRAgXf5/d9yZJLDAy5dMeQ==" w:salt="7abTzx1gpuCJ+Jllq7j38g=="/>
  <w:defaultTabStop w:val="708"/>
  <w:autoHyphenation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1448B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4537"/>
    <w:rsid w:val="000F0DA8"/>
    <w:rsid w:val="00101ACA"/>
    <w:rsid w:val="00121E8D"/>
    <w:rsid w:val="0016498F"/>
    <w:rsid w:val="001D7999"/>
    <w:rsid w:val="00270ECE"/>
    <w:rsid w:val="00275DD3"/>
    <w:rsid w:val="0029008C"/>
    <w:rsid w:val="002E4DD9"/>
    <w:rsid w:val="002F3F29"/>
    <w:rsid w:val="00303E72"/>
    <w:rsid w:val="00311E25"/>
    <w:rsid w:val="00333FF4"/>
    <w:rsid w:val="00373CD8"/>
    <w:rsid w:val="003771F4"/>
    <w:rsid w:val="00380FC0"/>
    <w:rsid w:val="003829B0"/>
    <w:rsid w:val="003944E0"/>
    <w:rsid w:val="00402616"/>
    <w:rsid w:val="004029EA"/>
    <w:rsid w:val="004058B7"/>
    <w:rsid w:val="0041576D"/>
    <w:rsid w:val="00415A93"/>
    <w:rsid w:val="004420A9"/>
    <w:rsid w:val="00451B0C"/>
    <w:rsid w:val="00453603"/>
    <w:rsid w:val="00466016"/>
    <w:rsid w:val="00471615"/>
    <w:rsid w:val="00473DF5"/>
    <w:rsid w:val="004A5ECD"/>
    <w:rsid w:val="004C5ACE"/>
    <w:rsid w:val="004C678C"/>
    <w:rsid w:val="005107A9"/>
    <w:rsid w:val="0052658B"/>
    <w:rsid w:val="00573BC3"/>
    <w:rsid w:val="0059288A"/>
    <w:rsid w:val="005951B1"/>
    <w:rsid w:val="005C060E"/>
    <w:rsid w:val="005C68E6"/>
    <w:rsid w:val="005D29F6"/>
    <w:rsid w:val="005D2BD0"/>
    <w:rsid w:val="005E7822"/>
    <w:rsid w:val="005F2321"/>
    <w:rsid w:val="005F52CC"/>
    <w:rsid w:val="006073EF"/>
    <w:rsid w:val="00614BC4"/>
    <w:rsid w:val="00636E2C"/>
    <w:rsid w:val="0065706C"/>
    <w:rsid w:val="00661416"/>
    <w:rsid w:val="00667B39"/>
    <w:rsid w:val="006813B3"/>
    <w:rsid w:val="0068476F"/>
    <w:rsid w:val="00684E9C"/>
    <w:rsid w:val="00701ADA"/>
    <w:rsid w:val="00707814"/>
    <w:rsid w:val="007205D7"/>
    <w:rsid w:val="00734EF6"/>
    <w:rsid w:val="00741FED"/>
    <w:rsid w:val="007741CB"/>
    <w:rsid w:val="00777831"/>
    <w:rsid w:val="007C1D49"/>
    <w:rsid w:val="007C4379"/>
    <w:rsid w:val="007D5E82"/>
    <w:rsid w:val="007E3BB9"/>
    <w:rsid w:val="00805418"/>
    <w:rsid w:val="00831A63"/>
    <w:rsid w:val="0083373F"/>
    <w:rsid w:val="00840163"/>
    <w:rsid w:val="00844A3B"/>
    <w:rsid w:val="00850570"/>
    <w:rsid w:val="00855654"/>
    <w:rsid w:val="00867D24"/>
    <w:rsid w:val="008843D0"/>
    <w:rsid w:val="00887E43"/>
    <w:rsid w:val="008B2B0F"/>
    <w:rsid w:val="008D265E"/>
    <w:rsid w:val="008D2833"/>
    <w:rsid w:val="008F0DA3"/>
    <w:rsid w:val="008F2D48"/>
    <w:rsid w:val="008F6065"/>
    <w:rsid w:val="00913208"/>
    <w:rsid w:val="00925390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35269"/>
    <w:rsid w:val="00B4278A"/>
    <w:rsid w:val="00B51B6B"/>
    <w:rsid w:val="00B86B9F"/>
    <w:rsid w:val="00BB58BE"/>
    <w:rsid w:val="00BD0935"/>
    <w:rsid w:val="00BD0F17"/>
    <w:rsid w:val="00BE33A7"/>
    <w:rsid w:val="00BF640F"/>
    <w:rsid w:val="00C06A81"/>
    <w:rsid w:val="00C36E43"/>
    <w:rsid w:val="00C45CA3"/>
    <w:rsid w:val="00C514F9"/>
    <w:rsid w:val="00C90F10"/>
    <w:rsid w:val="00CC279E"/>
    <w:rsid w:val="00CD1F1A"/>
    <w:rsid w:val="00D16625"/>
    <w:rsid w:val="00D20B64"/>
    <w:rsid w:val="00D21DF6"/>
    <w:rsid w:val="00D36107"/>
    <w:rsid w:val="00D513D8"/>
    <w:rsid w:val="00DE556E"/>
    <w:rsid w:val="00E42227"/>
    <w:rsid w:val="00E50DCA"/>
    <w:rsid w:val="00E76896"/>
    <w:rsid w:val="00E97206"/>
    <w:rsid w:val="00EB4E32"/>
    <w:rsid w:val="00EC0A75"/>
    <w:rsid w:val="00EC6B87"/>
    <w:rsid w:val="00F10663"/>
    <w:rsid w:val="00F23659"/>
    <w:rsid w:val="00F53036"/>
    <w:rsid w:val="00F7370B"/>
    <w:rsid w:val="00F73824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3F3FB8AD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90D8-14AE-4E4D-B0CC-8E85B866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2</Pages>
  <Words>434</Words>
  <Characters>2737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3165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3</cp:revision>
  <cp:lastPrinted>2026-02-10T14:37:00Z</cp:lastPrinted>
  <dcterms:created xsi:type="dcterms:W3CDTF">2026-07-15T08:08:00Z</dcterms:created>
  <dcterms:modified xsi:type="dcterms:W3CDTF">2026-07-15T08:08:00Z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